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1BC8A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KINGISSON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fl.1440)</w:t>
      </w:r>
    </w:p>
    <w:p w14:paraId="4F0AF012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71A8B8A1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</w:p>
    <w:p w14:paraId="70BFED60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</w:p>
    <w:p w14:paraId="0E026381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Nov.1440</w:t>
      </w:r>
      <w:r>
        <w:rPr>
          <w:rFonts w:eastAsia="Times New Roman" w:cs="Times New Roman"/>
          <w:szCs w:val="24"/>
        </w:rPr>
        <w:tab/>
        <w:t>He was elected a Searcher of Wine in the East.</w:t>
      </w:r>
    </w:p>
    <w:p w14:paraId="0CB0076F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5819F04F" w14:textId="77777777" w:rsidR="00C908D8" w:rsidRDefault="00C908D8" w:rsidP="00C908D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p.573)</w:t>
      </w:r>
    </w:p>
    <w:p w14:paraId="7624EF5F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Nov.1442</w:t>
      </w:r>
      <w:r>
        <w:rPr>
          <w:rFonts w:eastAsia="Times New Roman" w:cs="Times New Roman"/>
          <w:szCs w:val="24"/>
        </w:rPr>
        <w:tab/>
        <w:t>He was elected again.   (ibid. p.574)</w:t>
      </w:r>
    </w:p>
    <w:p w14:paraId="02000634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Nov.1446</w:t>
      </w:r>
      <w:r>
        <w:rPr>
          <w:rFonts w:eastAsia="Times New Roman" w:cs="Times New Roman"/>
          <w:szCs w:val="24"/>
        </w:rPr>
        <w:tab/>
        <w:t>He was re-elected.   (ibid.)</w:t>
      </w:r>
    </w:p>
    <w:p w14:paraId="55FAA193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Nov.1447</w:t>
      </w:r>
      <w:r>
        <w:rPr>
          <w:rFonts w:eastAsia="Times New Roman" w:cs="Times New Roman"/>
          <w:szCs w:val="24"/>
        </w:rPr>
        <w:tab/>
        <w:t>Elected for a fourth time.   (ibid.)</w:t>
      </w:r>
    </w:p>
    <w:p w14:paraId="0B157673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Nov.1448</w:t>
      </w:r>
      <w:r>
        <w:rPr>
          <w:rFonts w:eastAsia="Times New Roman" w:cs="Times New Roman"/>
          <w:szCs w:val="24"/>
        </w:rPr>
        <w:tab/>
        <w:t>Searcher once more.   (ibid.)</w:t>
      </w:r>
    </w:p>
    <w:p w14:paraId="516DCF6D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Nov.1453</w:t>
      </w:r>
      <w:r>
        <w:rPr>
          <w:rFonts w:eastAsia="Times New Roman" w:cs="Times New Roman"/>
          <w:szCs w:val="24"/>
        </w:rPr>
        <w:tab/>
        <w:t>Elected again.   (ibid.)</w:t>
      </w:r>
    </w:p>
    <w:p w14:paraId="7CBB6488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Nov.1454</w:t>
      </w:r>
      <w:r>
        <w:rPr>
          <w:rFonts w:eastAsia="Times New Roman" w:cs="Times New Roman"/>
          <w:szCs w:val="24"/>
        </w:rPr>
        <w:tab/>
        <w:t>Elected for the last time.   (ibid.)</w:t>
      </w:r>
    </w:p>
    <w:p w14:paraId="3C0CB0BD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</w:p>
    <w:p w14:paraId="4DE51BE6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</w:p>
    <w:p w14:paraId="696C2D34" w14:textId="77777777" w:rsidR="00C908D8" w:rsidRDefault="00C908D8" w:rsidP="00C908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January 2024</w:t>
      </w:r>
    </w:p>
    <w:p w14:paraId="66BCAB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4E6F6" w14:textId="77777777" w:rsidR="00C908D8" w:rsidRDefault="00C908D8" w:rsidP="009139A6">
      <w:r>
        <w:separator/>
      </w:r>
    </w:p>
  </w:endnote>
  <w:endnote w:type="continuationSeparator" w:id="0">
    <w:p w14:paraId="5137E38F" w14:textId="77777777" w:rsidR="00C908D8" w:rsidRDefault="00C908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20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78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42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D46D" w14:textId="77777777" w:rsidR="00C908D8" w:rsidRDefault="00C908D8" w:rsidP="009139A6">
      <w:r>
        <w:separator/>
      </w:r>
    </w:p>
  </w:footnote>
  <w:footnote w:type="continuationSeparator" w:id="0">
    <w:p w14:paraId="755CAF53" w14:textId="77777777" w:rsidR="00C908D8" w:rsidRDefault="00C908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29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B2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C2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08D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3ADF5"/>
  <w15:chartTrackingRefBased/>
  <w15:docId w15:val="{D263428D-0DC8-487E-8EC6-C3E92B32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2024-01-31T21:31:00Z</dcterms:created>
  <dcterms:modified xsi:type="dcterms:W3CDTF">2024-01-31T21:31:00Z</dcterms:modified>
</cp:coreProperties>
</file>